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4C5C9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NOBLE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fl.1468)</w:t>
      </w:r>
    </w:p>
    <w:p w14:paraId="4154A43C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Yeoman.</w:t>
      </w:r>
    </w:p>
    <w:p w14:paraId="672D6112" w14:textId="77777777" w:rsidR="000B16C5" w:rsidRDefault="000B16C5" w:rsidP="000B16C5">
      <w:pPr>
        <w:pStyle w:val="NoSpacing"/>
        <w:rPr>
          <w:rFonts w:cs="Times New Roman"/>
          <w:szCs w:val="24"/>
        </w:rPr>
      </w:pPr>
    </w:p>
    <w:p w14:paraId="52F1D01F" w14:textId="77777777" w:rsidR="000B16C5" w:rsidRDefault="000B16C5" w:rsidP="000B16C5">
      <w:pPr>
        <w:pStyle w:val="NoSpacing"/>
        <w:rPr>
          <w:rFonts w:cs="Times New Roman"/>
          <w:szCs w:val="24"/>
        </w:rPr>
      </w:pPr>
    </w:p>
    <w:p w14:paraId="21CA1446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1468</w:t>
      </w:r>
      <w:r>
        <w:rPr>
          <w:rFonts w:cs="Times New Roman"/>
          <w:szCs w:val="24"/>
        </w:rPr>
        <w:tab/>
        <w:t>John Brook of London, bladesmith(q.v.), brought a plaint of debt against him,</w:t>
      </w:r>
    </w:p>
    <w:p w14:paraId="60788131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Mores of Canterbury(q.v.) and John </w:t>
      </w:r>
      <w:proofErr w:type="spellStart"/>
      <w:r>
        <w:rPr>
          <w:rFonts w:cs="Times New Roman"/>
          <w:szCs w:val="24"/>
        </w:rPr>
        <w:t>Berlyng</w:t>
      </w:r>
      <w:proofErr w:type="spellEnd"/>
      <w:r>
        <w:rPr>
          <w:rFonts w:cs="Times New Roman"/>
          <w:szCs w:val="24"/>
        </w:rPr>
        <w:t xml:space="preserve"> of Colchester(q.v.).</w:t>
      </w:r>
    </w:p>
    <w:p w14:paraId="0A0124BF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https://waalt.uh.edu/index.php/CP40/826</w:t>
        </w:r>
      </w:hyperlink>
      <w:r>
        <w:rPr>
          <w:rFonts w:cs="Times New Roman"/>
          <w:szCs w:val="24"/>
        </w:rPr>
        <w:t xml:space="preserve"> )</w:t>
      </w:r>
    </w:p>
    <w:p w14:paraId="68EB7519" w14:textId="77777777" w:rsidR="000B16C5" w:rsidRDefault="000B16C5" w:rsidP="000B16C5">
      <w:pPr>
        <w:pStyle w:val="NoSpacing"/>
        <w:rPr>
          <w:rFonts w:cs="Times New Roman"/>
          <w:szCs w:val="24"/>
        </w:rPr>
      </w:pPr>
    </w:p>
    <w:p w14:paraId="2BF82563" w14:textId="77777777" w:rsidR="000B16C5" w:rsidRDefault="000B16C5" w:rsidP="000B16C5">
      <w:pPr>
        <w:pStyle w:val="NoSpacing"/>
        <w:rPr>
          <w:rFonts w:cs="Times New Roman"/>
          <w:szCs w:val="24"/>
        </w:rPr>
      </w:pPr>
    </w:p>
    <w:p w14:paraId="69BF109E" w14:textId="77777777" w:rsidR="000B16C5" w:rsidRDefault="000B16C5" w:rsidP="000B16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089539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6143A" w14:textId="77777777" w:rsidR="000B16C5" w:rsidRDefault="000B16C5" w:rsidP="009139A6">
      <w:r>
        <w:separator/>
      </w:r>
    </w:p>
  </w:endnote>
  <w:endnote w:type="continuationSeparator" w:id="0">
    <w:p w14:paraId="235F5F9F" w14:textId="77777777" w:rsidR="000B16C5" w:rsidRDefault="000B16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41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A6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2F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2FF69" w14:textId="77777777" w:rsidR="000B16C5" w:rsidRDefault="000B16C5" w:rsidP="009139A6">
      <w:r>
        <w:separator/>
      </w:r>
    </w:p>
  </w:footnote>
  <w:footnote w:type="continuationSeparator" w:id="0">
    <w:p w14:paraId="7743C5D8" w14:textId="77777777" w:rsidR="000B16C5" w:rsidRDefault="000B16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1D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D1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CBA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C5"/>
    <w:rsid w:val="000666E0"/>
    <w:rsid w:val="000B16C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81043"/>
  <w15:chartTrackingRefBased/>
  <w15:docId w15:val="{53AB7552-6E3C-4CE1-B7B7-042B8EB4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16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2023-04-24T06:43:00Z</dcterms:created>
  <dcterms:modified xsi:type="dcterms:W3CDTF">2023-04-24T06:43:00Z</dcterms:modified>
</cp:coreProperties>
</file>